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5d386f" w14:textId="55d386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0D298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F1A2B">
              <w:rPr>
                <w:rFonts w:ascii="Arial" w:hAnsi="Arial" w:cs="Arial"/>
              </w:rPr>
              <w:t>24</w:t>
            </w:r>
            <w:r w:rsidR="000B31CF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0D2984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D1484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B31CF" w:rsidP="00F65D4C" w:rsidRDefault="000B31C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B31CF">
        <w:rPr>
          <w:rFonts w:ascii="Arial" w:hAnsi="Arial" w:eastAsia="Times New Roman" w:cs="Arial"/>
          <w:sz w:val="24"/>
          <w:szCs w:val="24"/>
          <w:lang w:eastAsia="hr-HR"/>
        </w:rPr>
        <w:t>ŽAD j.d.o.o., Nedelišće, Ulica Đure Đakovića 4A, OIB:70653207610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2D57C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Damir Grđan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D2984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Pr="000D2984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0D29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D2984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0D2984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0D2984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B31CF" w:rsidR="000B31CF">
        <w:rPr>
          <w:rFonts w:ascii="Arial" w:hAnsi="Arial" w:eastAsia="Times New Roman" w:cs="Arial"/>
          <w:sz w:val="24"/>
          <w:szCs w:val="24"/>
          <w:lang w:eastAsia="hr-HR"/>
        </w:rPr>
        <w:t>ŽAD j.d.o.o., Nedelišće, Ulica Đure Đakovića 4A, OIB:70653207610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Damir Grđan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izjavljuje da su ispunjene zakonske pretpostavke za otvaranje stečajnog postupka te je shodno tome suglasan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2BE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2BE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C2BE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C2BE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C2BE1" w:rsidR="000B31C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C2BE1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C2BE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C2BE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C2BE1" w:rsidR="005C2BE1">
        <w:rPr>
          <w:rFonts w:ascii="Arial" w:hAnsi="Arial" w:eastAsia="Times New Roman" w:cs="Arial"/>
          <w:sz w:val="24"/>
          <w:szCs w:val="24"/>
          <w:lang w:eastAsia="hr-HR"/>
        </w:rPr>
        <w:t>43.035,67</w:t>
      </w:r>
      <w:r w:rsidRPr="005C2BE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DD1484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Prisutni direktor dužnika upozorava se da za davanje neistinitog ili nepotpunog popisa imovine i obveza odgovara kao za davanje lažnog iskaza u postupku pred sudom. </w:t>
      </w: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Damir Grđan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C2BE1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 dužnika</w:t>
      </w:r>
      <w:r w:rsidRPr="00DD1484" w:rsidR="00DD14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B31CF" w:rsidR="000B31CF">
        <w:rPr>
          <w:rFonts w:ascii="Arial" w:hAnsi="Arial" w:eastAsia="Times New Roman" w:cs="Arial"/>
          <w:sz w:val="24"/>
          <w:szCs w:val="24"/>
          <w:lang w:eastAsia="hr-HR"/>
        </w:rPr>
        <w:t>Damir Grđan iz Nedelišća, Ulica Đure Đakovića 4A OIB:86461767762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5C2BE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 da se dužnik bavio ugostiteljskom djelatnošću te da je do problema u poslovanju došlo iz razloga što dužnik više nije mogao plaćati PDV. Djelatnost se više ne obavlja te dužnik nema zaposlenih osoba. Dužnik u vlasništvu nema nikakve imovine te ne postoje niti nikakve tražbine prema trećim osobama. Što se tiče obveza dužnik istih nema, osim prema RH s osnova poreza i doprinosa. </w:t>
      </w:r>
    </w:p>
    <w:p w:rsidRPr="002B6A05" w:rsidR="005C2BE1" w:rsidP="00F65D4C" w:rsidRDefault="005C2BE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="00DA5226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C2BE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C2BE1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7FF7" w:rsidP="005C2BE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558D" w:rsidP="00501147" w:rsidRDefault="0021558D">
      <w:pPr>
        <w:spacing w:after="0" w:line="240" w:lineRule="auto"/>
      </w:pPr>
      <w:r>
        <w:separator/>
      </w:r>
    </w:p>
  </w:endnote>
  <w:endnote w:type="continuationSeparator" w:id="0">
    <w:p w:rsidR="0021558D" w:rsidP="00501147" w:rsidRDefault="0021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558D" w:rsidP="00501147" w:rsidRDefault="0021558D">
      <w:pPr>
        <w:spacing w:after="0" w:line="240" w:lineRule="auto"/>
      </w:pPr>
      <w:r>
        <w:separator/>
      </w:r>
    </w:p>
  </w:footnote>
  <w:footnote w:type="continuationSeparator" w:id="0">
    <w:p w:rsidR="0021558D" w:rsidP="00501147" w:rsidRDefault="0021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36FE8">
      <w:rPr>
        <w:rFonts w:ascii="Arial" w:hAnsi="Arial" w:cs="Arial"/>
        <w:noProof/>
        <w:sz w:val="24"/>
        <w:szCs w:val="24"/>
      </w:rPr>
      <w:t>Poslovni broj: 10 St-246/2022-9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36FE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31CF"/>
    <w:rsid w:val="000B6F54"/>
    <w:rsid w:val="000C07B1"/>
    <w:rsid w:val="000D2984"/>
    <w:rsid w:val="000F1A2B"/>
    <w:rsid w:val="00126B4E"/>
    <w:rsid w:val="00164105"/>
    <w:rsid w:val="00194888"/>
    <w:rsid w:val="001B70EC"/>
    <w:rsid w:val="001D5D3B"/>
    <w:rsid w:val="001F6DF0"/>
    <w:rsid w:val="002144FF"/>
    <w:rsid w:val="0021558D"/>
    <w:rsid w:val="002357F3"/>
    <w:rsid w:val="002361B6"/>
    <w:rsid w:val="00237FCE"/>
    <w:rsid w:val="002711F9"/>
    <w:rsid w:val="002971D6"/>
    <w:rsid w:val="002A735D"/>
    <w:rsid w:val="002B6A05"/>
    <w:rsid w:val="002C5E82"/>
    <w:rsid w:val="002D2FC4"/>
    <w:rsid w:val="002D57C9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23AB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446B"/>
    <w:rsid w:val="00597D2F"/>
    <w:rsid w:val="005C0B84"/>
    <w:rsid w:val="005C2BE1"/>
    <w:rsid w:val="005E1D89"/>
    <w:rsid w:val="005E353A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776D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95D7D"/>
    <w:rsid w:val="008A6557"/>
    <w:rsid w:val="008B09F5"/>
    <w:rsid w:val="008C4EFB"/>
    <w:rsid w:val="008D05FD"/>
    <w:rsid w:val="008D4DB8"/>
    <w:rsid w:val="008D5EA3"/>
    <w:rsid w:val="008F1C52"/>
    <w:rsid w:val="009143B6"/>
    <w:rsid w:val="0092437B"/>
    <w:rsid w:val="00926157"/>
    <w:rsid w:val="00936FE8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10A76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803C6"/>
    <w:rsid w:val="00DA522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4E55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6F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6FE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6FE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6FE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6FE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2022.</izvorni_sadrzaj>
    <derivirana_varijabla naziv="DomainObject.StvarniPocetakDatum_1">30. kolovoza 2022.</derivirana_varijabla>
  </DomainObject.StvarniPocetakDatum>
  <DomainObject.StvarniZavrsetakDatum>
    <izvorni_sadrzaj>30. kolovoza 2022.</izvorni_sadrzaj>
    <derivirana_varijabla naziv="DomainObject.StvarniZavrsetakDatum_1">30. kolovoza 2022.</derivirana_varijabla>
  </DomainObject.StvarniZavrsetakDatum>
  <DomainObject.PlaniraniZavrsetakDatum>
    <izvorni_sadrzaj>30. kolovoza 2022.</izvorni_sadrzaj>
    <derivirana_varijabla naziv="DomainObject.PlaniraniZavrsetakDatum_1">30. kolovoza 2022.</derivirana_varijabla>
  </DomainObject.PlaniraniZavrsetakDatum>
  <DomainObject.PlaniraniPocetakDatum>
    <izvorni_sadrzaj>30. kolovoza 2022.</izvorni_sadrzaj>
    <derivirana_varijabla naziv="DomainObject.PlaniraniPocetakDatum_1">30. kolovoza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2022.</izvorni_sadrzaj>
    <derivirana_varijabla naziv="DomainObject.Zapisnik.DatumKreiranja_1">30.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St-246/2022-9</izvorni_sadrzaj>
    <derivirana_varijabla naziv="DomainObject.Zapisnik.Oznaka_1">St-246/2022-9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2022.</izvorni_sadrzaj>
    <derivirana_varijabla naziv="DomainObject.Predmet.DatumIzradeOptuznogAkta_1">25. srpnja 2022.</derivirana_varijabla>
  </DomainObject.Predmet.DatumIzradeOptuznogAkta>
  <DomainObject.Predmet.DatumIzradeOptuznogAktaFormated>
    <izvorni_sadrzaj>25.7.2022.</izvorni_sadrzaj>
    <derivirana_varijabla naziv="DomainObject.Predmet.DatumIzradeOptuznogAktaFormated_1">25.7.2022.</derivirana_varijabla>
  </DomainObject.Predmet.DatumIzradeOptuznogAktaFormated>
  <DomainObject.Predmet.DatumOsnivanja>
    <izvorni_sadrzaj>25. srpnja 2022.</izvorni_sadrzaj>
    <derivirana_varijabla naziv="DomainObject.Predmet.DatumOsnivanja_1">25.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2022.</izvorni_sadrzaj>
    <derivirana_varijabla naziv="DomainObject.Predmet.DatumPrimitkaOptuznogAkta_1">25.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St-246/2022</izvorni_sadrzaj>
    <derivirana_varijabla naziv="DomainObject.Predmet.OznakaBroj_1">St-246/2022</derivirana_varijabla>
  </DomainObject.Predmet.OznakaBroj>
  <DomainObject.Predmet.OznakaBrojOptuznogAkta>
    <izvorni_sadrzaj>04-06-22-3775</izvorni_sadrzaj>
    <derivirana_varijabla naziv="DomainObject.Predmet.OznakaBrojOptuznogAkta_1">04-06-22-3775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ŽAD jednostavno društvo s ograničenom odgovornošću za ugostiteljstvo zastupanog po punomoćniku Damir Grđan</izvorni_sadrzaj>
    <derivirana_varijabla naziv="DomainObject.Predmet.ProtustrankaFormated_1">  ŽAD jednostavno društvo s ograničenom odgovornošću za ugostiteljstvo zastupanog po punomoćniku Damir Grđan</derivirana_varijabla>
  </DomainObject.Predmet.ProtustrankaFormated>
  <DomainObject.Predmet.ProtustrankaFormatedOIB>
    <izvorni_sadrzaj>  ŽAD jednostavno društvo s ograničenom odgovornošću za ugostiteljstvo, OIB 70653207610 zastupanog po punomoćniku Damir Grđan</izvorni_sadrzaj>
    <derivirana_varijabla naziv="DomainObject.Predmet.ProtustrankaFormatedOIB_1">  ŽAD jednostavno društvo s ograničenom odgovornošću za ugostiteljstvo, OIB 70653207610 zastupanog po punomoćniku Damir Grđan</derivirana_varijabla>
  </DomainObject.Predmet.ProtustrankaFormatedOIB>
  <DomainObject.Predmet.ProtustrankaFormatedWithAdress>
    <izvorni_sadrzaj> ŽAD jednostavno društvo s ograničenom odgovornošću za ugostiteljstvo, Ulica Đure Đakovića 4 A, 40000 Nedelišće zastupanog po punomoćniku Damir Grđan</izvorni_sadrzaj>
    <derivirana_varijabla naziv="DomainObject.Predmet.ProtustrankaFormatedWithAdress_1"> ŽAD jednostavno društvo s ograničenom odgovornošću za ugostiteljstvo, Ulica Đure Đakovića 4 A, 40000 Nedelišće zastupanog po punomoćniku Damir Grđan</derivirana_varijabla>
  </DomainObject.Predmet.ProtustrankaFormatedWithAdress>
  <DomainObject.Predmet.ProtustrankaFormatedWithAdressOIB>
    <izvorni_sadrzaj> ŽAD jednostavno društvo s ograničenom odgovornošću za ugostiteljstvo, OIB 70653207610, Ulica Đure Đakovića 4 A, 40000 Nedelišće zastupanog po punomoćniku Damir Grđan</izvorni_sadrzaj>
    <derivirana_varijabla naziv="DomainObject.Predmet.ProtustrankaFormatedWithAdressOIB_1"> ŽAD jednostavno društvo s ograničenom odgovornošću za ugostiteljstvo, OIB 70653207610, Ulica Đure Đakovića 4 A, 40000 Nedelišće zastupanog po punomoćniku Damir Grđan</derivirana_varijabla>
  </DomainObject.Predmet.ProtustrankaFormatedWithAdressOIB>
  <DomainObject.Predmet.ProtustrankaWithAdress>
    <izvorni_sadrzaj>ŽAD jednostavno društvo s ograničenom odgovornošću za ugostiteljstvo Ulica Đure Đakovića 4 A, 40000 Nedelišće</izvorni_sadrzaj>
    <derivirana_varijabla naziv="DomainObject.Predmet.ProtustrankaWithAdress_1">ŽAD jednostavno društvo s ograničenom odgovornošću za ugostiteljstvo Ulica Đure Đakovića 4 A, 40000 Nedelišće</derivirana_varijabla>
  </DomainObject.Predmet.ProtustrankaWithAdress>
  <DomainObject.Predmet.ProtustrankaWithAdressOIB>
    <izvorni_sadrzaj>ŽAD jednostavno društvo s ograničenom odgovornošću za ugostiteljstvo, OIB 70653207610, Ulica Đure Đakovića 4 A, 40000 Nedelišće</izvorni_sadrzaj>
    <derivirana_varijabla naziv="DomainObject.Predmet.ProtustrankaWithAdressOIB_1">ŽAD jednostavno društvo s ograničenom odgovornošću za ugostiteljstvo, OIB 70653207610, Ulica Đure Đakovića 4 A, 40000 Nedelišće</derivirana_varijabla>
  </DomainObject.Predmet.ProtustrankaWithAdressOIB>
  <DomainObject.Predmet.ProtustrankaNazivFormated>
    <izvorni_sadrzaj>ŽAD jednostavno društvo s ograničenom odgovornošću za ugostiteljstvo</izvorni_sadrzaj>
    <derivirana_varijabla naziv="DomainObject.Predmet.ProtustrankaNazivFormated_1">ŽAD jednostavno društvo s ograničenom odgovornošću za ugostiteljstvo</derivirana_varijabla>
  </DomainObject.Predmet.ProtustrankaNazivFormated>
  <DomainObject.Predmet.ProtustrankaNazivFormatedOIB>
    <izvorni_sadrzaj>ŽAD jednostavno društvo s ograničenom odgovornošću za ugostiteljstvo, OIB 70653207610</izvorni_sadrzaj>
    <derivirana_varijabla naziv="DomainObject.Predmet.ProtustrankaNazivFormatedOIB_1">ŽAD jednostavno društvo s ograničenom odgovornošću za ugostiteljstvo, OIB 70653207610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42833.56</izvorni_sadrzaj>
    <derivirana_varijabla naziv="DomainObject.Predmet.TrenutnaVrijednost_1">42833.56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ŽAD jednostavno društvo s ograničenom odgovornošću za ugostiteljstvo zastupanog po punomoćniku Damir Grđan</item>
    </izvorni_sadrzaj>
    <derivirana_varijabla naziv="DomainObject.Predmet.ProtuStrankaListFormated_1">
      <item>ŽAD jednostavno društvo s ograničenom odgovornošću za ugostiteljstvo zastupanog po punomoćniku Damir Grđan</item>
    </derivirana_varijabla>
  </DomainObject.Predmet.ProtuStrankaListFormated>
  <DomainObject.Predmet.ProtuStrankaListFormatedOIB>
    <izvorni_sadrzaj>
      <item>ŽAD jednostavno društvo s ograničenom odgovornošću za ugostiteljstvo, OIB 70653207610 zastupanog po punomoćniku Damir Grđan</item>
    </izvorni_sadrzaj>
    <derivirana_varijabla naziv="DomainObject.Predmet.ProtuStrankaListFormatedOIB_1">
      <item>ŽAD jednostavno društvo s ograničenom odgovornošću za ugostiteljstvo, OIB 70653207610 zastupanog po punomoćniku Damir Grđan</item>
    </derivirana_varijabla>
  </DomainObject.Predmet.ProtuStrankaListFormatedOIB>
  <DomainObject.Predmet.ProtuStrankaListFormatedWithAdress>
    <izvorni_sadrzaj>
      <item>ŽAD jednostavno društvo s ograničenom odgovornošću za ugostiteljstvo, Ulica Đure Đakovića 4 A, 40000 Nedelišće zastupanog po punomoćniku Damir Grđan</item>
    </izvorni_sadrzaj>
    <derivirana_varijabla naziv="DomainObject.Predmet.ProtuStrankaListFormatedWithAdress_1">
      <item>ŽAD jednostavno društvo s ograničenom odgovornošću za ugostiteljstvo, Ulica Đure Đakovića 4 A, 40000 Nedelišće zastupanog po punomoćniku Damir Grđan</item>
    </derivirana_varijabla>
  </DomainObject.Predmet.ProtuStrankaListFormatedWithAdress>
  <DomainObject.Predmet.ProtuStrankaListFormatedWithAdressOIB>
    <izvorni_sadrzaj>
      <item>ŽAD jednostavno društvo s ograničenom odgovornošću za ugostiteljstvo, OIB 70653207610, Ulica Đure Đakovića 4 A, 40000 Nedelišće zastupanog po punomoćniku Damir Grđan</item>
    </izvorni_sadrzaj>
    <derivirana_varijabla naziv="DomainObject.Predmet.ProtuStrankaListFormatedWithAdressOIB_1">
      <item>ŽAD jednostavno društvo s ograničenom odgovornošću za ugostiteljstvo, OIB 70653207610, Ulica Đure Đakovića 4 A, 40000 Nedelišće zastupanog po punomoćniku Damir Grđan</item>
    </derivirana_varijabla>
  </DomainObject.Predmet.ProtuStrankaListFormatedWithAdressOIB>
  <DomainObject.Predmet.ProtuStrankaListNazivFormated>
    <izvorni_sadrzaj>
      <item>ŽAD jednostavno društvo s ograničenom odgovornošću za ugostiteljstvo</item>
    </izvorni_sadrzaj>
    <derivirana_varijabla naziv="DomainObject.Predmet.ProtuStrankaListNazivFormated_1">
      <item>ŽAD jednostavno društvo s ograničenom odgovornošću za ugostiteljstvo</item>
    </derivirana_varijabla>
  </DomainObject.Predmet.ProtuStrankaListNazivFormated>
  <DomainObject.Predmet.ProtuStrankaListNazivFormatedOIB>
    <izvorni_sadrzaj>
      <item>ŽAD jednostavno društvo s ograničenom odgovornošću za ugostiteljstvo, OIB 70653207610</item>
    </izvorni_sadrzaj>
    <derivirana_varijabla naziv="DomainObject.Predmet.ProtuStrankaListNazivFormatedOIB_1">
      <item>ŽAD jednostavno društvo s ograničenom odgovornošću za ugostiteljstvo, OIB 70653207610</item>
    </derivirana_varijabla>
  </DomainObject.Predmet.ProtuStrankaListNazivFormatedOIB>
  <DomainObject.Predmet.OstaliListFormated>
    <izvorni_sadrzaj>
      <item>Damir Grđan punomoćnik sudionika u postupku ŽAD jednostavno društvo s ograničenom odgovornošću za ugostiteljstvo</item>
      <item>Policijska postaja Čakovec</item>
    </izvorni_sadrzaj>
    <derivirana_varijabla naziv="DomainObject.Predmet.OstaliListFormated_1">
      <item>Damir Grđan punomoćnik sudionika u postupku ŽAD jednostavno društvo s ograničenom odgovornošću za ugostiteljstvo</item>
      <item>Policijska postaja Čakovec</item>
    </derivirana_varijabla>
  </DomainObject.Predmet.OstaliListFormated>
  <DomainObject.Predmet.OstaliListFormatedOIB>
    <izvorni_sadrzaj>
      <item>Damir Grđan, OIB 86461767762 punomoćnik sudionika u postupku ŽAD jednostavno društvo s ograničenom odgovornošću za ugostiteljstvo</item>
      <item>Policijska postaja Čakovec</item>
    </izvorni_sadrzaj>
    <derivirana_varijabla naziv="DomainObject.Predmet.OstaliListFormatedOIB_1">
      <item>Damir Grđan, OIB 86461767762 punomoćnik sudionika u postupku ŽAD jednostavno društvo s ograničenom odgovornošću za ugostiteljstvo</item>
      <item>Policijska postaja Čakovec</item>
    </derivirana_varijabla>
  </DomainObject.Predmet.OstaliListFormatedOIB>
  <DomainObject.Predmet.OstaliListFormatedWithAdress>
    <izvorni_sadrzaj>
      <item>Damir Grđan, Đure Đakovića 4a, 40000 Nedelišće punomoćnik sudionika u postupku ŽAD jednostavno društvo s ograničenom odgovornošću za ugostiteljstvo</item>
      <item>Policijska postaja Čakovec, Ulica Jakova Gotovca 7, 40000 Čakovec</item>
    </izvorni_sadrzaj>
    <derivirana_varijabla naziv="DomainObject.Predmet.OstaliListFormatedWithAdress_1">
      <item>Damir Grđan, Đure Đakovića 4a, 40000 Nedelišće punomoćnik sudionika u postupku ŽAD jednostavno društvo s ograničenom odgovornošću za ugostiteljstvo</item>
      <item>Policijska postaja Čakovec, Ulica Jakova Gotovca 7, 40000 Čakovec</item>
    </derivirana_varijabla>
  </DomainObject.Predmet.OstaliListFormatedWithAdress>
  <DomainObject.Predmet.OstaliListFormatedWithAdressOIB>
    <izvorni_sadrzaj>
      <item>Damir Grđan, OIB 86461767762, Đure Đakovića 4a, 40000 Nedelišće punomoćnik sudionika u postupku ŽAD jednostavno društvo s ograničenom odgovornošću za ugostiteljstvo</item>
      <item>Policijska postaja Čakovec, Ulica Jakova Gotovca 7, 40000 Čakovec</item>
    </izvorni_sadrzaj>
    <derivirana_varijabla naziv="DomainObject.Predmet.OstaliListFormatedWithAdressOIB_1">
      <item>Damir Grđan, OIB 86461767762, Đure Đakovića 4a, 40000 Nedelišće punomoćnik sudionika u postupku ŽAD jednostavno društvo s ograničenom odgovornošću za ugostiteljstvo</item>
      <item>Policijska postaja Čakovec, Ulica Jakova Gotovca 7, 40000 Čakovec</item>
    </derivirana_varijabla>
  </DomainObject.Predmet.OstaliListFormatedWithAdressOIB>
  <DomainObject.Predmet.OstaliListNazivFormated>
    <izvorni_sadrzaj>
      <item>Damir Grđan</item>
      <item>Policijska postaja Čakovec</item>
    </izvorni_sadrzaj>
    <derivirana_varijabla naziv="DomainObject.Predmet.OstaliListNazivFormated_1">
      <item>Damir Grđan</item>
      <item>Policijska postaja Čakovec</item>
    </derivirana_varijabla>
  </DomainObject.Predmet.OstaliListNazivFormated>
  <DomainObject.Predmet.OstaliListNazivFormatedOIB>
    <izvorni_sadrzaj>
      <item>Damir Grđan, OIB 86461767762</item>
      <item>Policijska postaja Čakovec</item>
    </izvorni_sadrzaj>
    <derivirana_varijabla naziv="DomainObject.Predmet.OstaliListNazivFormatedOIB_1">
      <item>Damir Grđan, OIB 86461767762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2022.</izvorni_sadrzaj>
    <derivirana_varijabla naziv="DomainObject.Datum_1">30. kolovoza 2022.</derivirana_varijabla>
  </DomainObject.Datum>
  <DomainObject.PoslovniBrojDokumenta>
    <izvorni_sadrzaj>St-246/2022-9</izvorni_sadrzaj>
    <derivirana_varijabla naziv="DomainObject.PoslovniBrojDokumenta_1">St-246/2022-9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ŽAD jednostavno društvo s ograničenom odgovornošću za ugostiteljstvo</izvorni_sadrzaj>
    <derivirana_varijabla naziv="DomainObject.Predmet.ProtustrankaIDrugi_1">ŽAD jednostavno društvo s ograničenom odgovornošću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ŽAD jednostavno društvo s ograničenom odgovornošću za ugostiteljstvo, OIB 70653207610, Ulica Đure Đakovića 4 A, 40000 Nedelišće</izvorni_sadrzaj>
    <derivirana_varijabla naziv="DomainObject.Predmet.ProtustrankaIDrugiAdressOIB_1">ŽAD jednostavno društvo s ograničenom odgovornošću za ugostiteljstvo, OIB 70653207610, Ulica Đure Đakovića 4 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ŽAD jednostavno društvo s ograničenom odgovornošću za ugostiteljstvo</item>
      <item>Financijska agencija</item>
      <item>Damir Grđan</item>
      <item>Policijska postaja Čakovec</item>
    </izvorni_sadrzaj>
    <derivirana_varijabla naziv="DomainObject.Predmet.SudioniciListNaziv_1">
      <item>ŽAD jednostavno društvo s ograničenom odgovornošću za ugostiteljstvo</item>
      <item>Financijska agencija</item>
      <item>Damir Grđan</item>
      <item>Policijska postaja Čakovec</item>
    </derivirana_varijabla>
  </DomainObject.Predmet.SudioniciListNaziv>
  <DomainObject.Predmet.SudioniciListAdressOIB>
    <izvorni_sadrzaj>
      <item>ŽAD jednostavno društvo s ograničenom odgovornošću za ugostiteljstvo, OIB 70653207610, Ulica Đure Đakovića 4 A,40000 Nedelišće</item>
      <item>Financijska agencija, OIB 85821130368, A.CESARCA 2,42000 Varaždin</item>
      <item>Damir Grđan, OIB 86461767762, Đure Đakovića 4a,40000 Nedelišće</item>
      <item>Policijska postaja Čakovec, Ulica Jakova Gotovca 7,40000 Čakovec</item>
    </izvorni_sadrzaj>
    <derivirana_varijabla naziv="DomainObject.Predmet.SudioniciListAdressOIB_1">
      <item>ŽAD jednostavno društvo s ograničenom odgovornošću za ugostiteljstvo, OIB 70653207610, Ulica Đure Đakovića 4 A,40000 Nedelišće</item>
      <item>Financijska agencija, OIB 85821130368, A.CESARCA 2,42000 Varaždin</item>
      <item>Damir Grđan, OIB 86461767762, Đure Đakovića 4a,40000 Nedelišće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70653207610</item>
      <item>, OIB 85821130368</item>
      <item>, OIB 86461767762</item>
      <item>, OIB null</item>
    </izvorni_sadrzaj>
    <derivirana_varijabla naziv="DomainObject.Predmet.SudioniciListNazivOIB_1">
      <item>, OIB 70653207610</item>
      <item>, OIB 85821130368</item>
      <item>, OIB 86461767762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2022.</izvorni_sadrzaj>
    <derivirana_varijabla naziv="DomainObject.Predmet.DatumPocetkaProcesa_1">25.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A1BCE-FA23-4FAA-B032-C3D1EA9BAA6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2444</properties:Characters>
  <properties:Lines>105</properties:Lines>
  <properties:Paragraphs>41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2022-08-01T09:47:00Z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2022-08-30T08:12:00Z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St-246/2022-9 / Zapisnik - Ročište radi izjašnjenja o prijedlogu za otvaranje steč.post (St-246-22-00 Zapisnik od 30.8.22 -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